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8BA2" w14:textId="77777777" w:rsidR="00395BCE" w:rsidRPr="00690BA6" w:rsidRDefault="00395BCE" w:rsidP="00395BC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HENTON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5C775BC" w14:textId="77777777" w:rsidR="00395BCE" w:rsidRDefault="00395BCE" w:rsidP="00395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FFC6364" w14:textId="77777777" w:rsidR="00395BCE" w:rsidRDefault="00395BCE" w:rsidP="00395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7DF913" w14:textId="77777777" w:rsidR="00395BCE" w:rsidRDefault="00395BCE" w:rsidP="00395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93095" w14:textId="77777777" w:rsidR="00395BCE" w:rsidRDefault="00395BCE" w:rsidP="00395BC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3059A670" w14:textId="77777777" w:rsidR="00395BCE" w:rsidRDefault="00395BCE" w:rsidP="00395BC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A52D626" w14:textId="77777777" w:rsidR="00395BCE" w:rsidRDefault="00395BCE" w:rsidP="00395BC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6EE6A3D" w14:textId="77777777" w:rsidR="00395BCE" w:rsidRDefault="00395BCE" w:rsidP="00395BC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36E7882" w14:textId="77777777" w:rsidR="00395BCE" w:rsidRDefault="00395BCE" w:rsidP="00395BC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011DE9C" w14:textId="77777777" w:rsidR="00395BCE" w:rsidRDefault="00395BCE" w:rsidP="00395BC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22 April 2021</w:t>
      </w:r>
    </w:p>
    <w:p w14:paraId="43346C15" w14:textId="5E3F80A4" w:rsidR="00BA00AB" w:rsidRPr="00EB3209" w:rsidRDefault="0081396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DB143" w14:textId="77777777" w:rsidR="00395BCE" w:rsidRDefault="00395BCE" w:rsidP="009139A6">
      <w:r>
        <w:separator/>
      </w:r>
    </w:p>
  </w:endnote>
  <w:endnote w:type="continuationSeparator" w:id="0">
    <w:p w14:paraId="71E63DD6" w14:textId="77777777" w:rsidR="00395BCE" w:rsidRDefault="00395B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5D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10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1C5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32F67" w14:textId="77777777" w:rsidR="00395BCE" w:rsidRDefault="00395BCE" w:rsidP="009139A6">
      <w:r>
        <w:separator/>
      </w:r>
    </w:p>
  </w:footnote>
  <w:footnote w:type="continuationSeparator" w:id="0">
    <w:p w14:paraId="45A53DB2" w14:textId="77777777" w:rsidR="00395BCE" w:rsidRDefault="00395B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9C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1F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4D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BCE"/>
    <w:rsid w:val="000666E0"/>
    <w:rsid w:val="002510B7"/>
    <w:rsid w:val="00395BCE"/>
    <w:rsid w:val="005C130B"/>
    <w:rsid w:val="0081396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B6D6B"/>
  <w15:chartTrackingRefBased/>
  <w15:docId w15:val="{28C66413-D582-4F13-B3A3-99135976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2021-06-06T09:51:00Z</dcterms:created>
  <dcterms:modified xsi:type="dcterms:W3CDTF">2021-06-06T09:57:00Z</dcterms:modified>
</cp:coreProperties>
</file>